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A64" w:rsidRDefault="009F47EB" w:rsidP="009F4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5C4A64" w:rsidRPr="005C4A64">
        <w:rPr>
          <w:b/>
          <w:noProof/>
          <w:sz w:val="24"/>
        </w:rPr>
        <w:t>S2-2104043</w:t>
      </w:r>
    </w:p>
    <w:p w:rsidR="009F47EB" w:rsidRDefault="009F47EB" w:rsidP="009F47E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47EB" w:rsidRPr="009F47EB">
        <w:rPr>
          <w:rFonts w:ascii="Arial" w:hAnsi="Arial" w:cs="Arial"/>
          <w:b/>
          <w:sz w:val="22"/>
          <w:szCs w:val="22"/>
        </w:rPr>
        <w:t>the conclusion of FS_MINT-CT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 w:rsidRPr="009F47EB">
        <w:rPr>
          <w:rFonts w:ascii="Arial" w:hAnsi="Arial" w:cs="Arial"/>
          <w:b/>
          <w:sz w:val="22"/>
          <w:szCs w:val="22"/>
        </w:rPr>
        <w:t xml:space="preserve">LS on the conclusion of FS_MINT-CT </w:t>
      </w:r>
      <w:r w:rsidR="00A553AB">
        <w:rPr>
          <w:rFonts w:ascii="Arial" w:hAnsi="Arial" w:cs="Arial"/>
          <w:b/>
          <w:sz w:val="22"/>
          <w:szCs w:val="22"/>
        </w:rPr>
        <w:t>(</w:t>
      </w:r>
      <w:r w:rsidR="00827881" w:rsidRPr="00827881">
        <w:rPr>
          <w:rFonts w:ascii="Arial" w:hAnsi="Arial" w:cs="Arial"/>
          <w:b/>
          <w:sz w:val="22"/>
          <w:szCs w:val="22"/>
        </w:rPr>
        <w:t>S2-2103748</w:t>
      </w:r>
      <w:r w:rsidR="00827881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/ </w:t>
      </w:r>
      <w:r w:rsidR="009F47EB" w:rsidRPr="009F47EB">
        <w:rPr>
          <w:rFonts w:ascii="Arial" w:hAnsi="Arial" w:cs="Arial"/>
          <w:b/>
          <w:sz w:val="22"/>
          <w:szCs w:val="22"/>
        </w:rPr>
        <w:t>C1-212598</w:t>
      </w:r>
      <w:r w:rsidR="00A553AB"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9F47EB">
        <w:rPr>
          <w:rFonts w:ascii="Arial" w:hAnsi="Arial" w:cs="Arial"/>
          <w:b/>
          <w:bCs/>
          <w:sz w:val="22"/>
          <w:szCs w:val="22"/>
        </w:rPr>
        <w:t>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>
        <w:rPr>
          <w:rFonts w:ascii="Arial" w:hAnsi="Arial" w:cs="Arial"/>
          <w:b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58E">
        <w:rPr>
          <w:rFonts w:ascii="Arial" w:hAnsi="Arial" w:cs="Arial"/>
          <w:b/>
          <w:bCs/>
          <w:sz w:val="22"/>
          <w:szCs w:val="22"/>
        </w:rPr>
        <w:t>TSG SA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F51BFB" w:rsidRPr="00F51BFB">
        <w:rPr>
          <w:lang w:eastAsia="ko-KR"/>
        </w:rPr>
        <w:t>S2-2103748</w:t>
      </w:r>
      <w:r w:rsidR="009F47EB" w:rsidRPr="009F47EB">
        <w:rPr>
          <w:lang w:eastAsia="ko-KR"/>
        </w:rPr>
        <w:t>/ C1-212598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</w:t>
      </w:r>
      <w:r w:rsidR="009F47EB" w:rsidRPr="009F47EB">
        <w:rPr>
          <w:lang w:eastAsia="ko-KR"/>
        </w:rPr>
        <w:t>the conclusion of FS_MINT-CT</w:t>
      </w:r>
      <w:r>
        <w:rPr>
          <w:lang w:eastAsia="ko-KR"/>
        </w:rPr>
        <w:t>.</w:t>
      </w:r>
    </w:p>
    <w:p w:rsidR="007E0ED6" w:rsidRDefault="00105594" w:rsidP="001D2C7B">
      <w:pPr>
        <w:rPr>
          <w:lang w:eastAsia="ko-KR"/>
        </w:rPr>
      </w:pPr>
      <w:r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has discussed </w:t>
      </w:r>
      <w:r w:rsidR="008D5EBE">
        <w:rPr>
          <w:lang w:eastAsia="ko-KR"/>
        </w:rPr>
        <w:t xml:space="preserve">the </w:t>
      </w:r>
      <w:r w:rsidR="008D5EBE">
        <w:t>interim conclusions of TR 24.811 v1.1.0</w:t>
      </w:r>
      <w:r w:rsidR="008D5EBE" w:rsidRPr="00B60E50">
        <w:t xml:space="preserve"> </w:t>
      </w:r>
      <w:r>
        <w:rPr>
          <w:lang w:eastAsia="ko-KR"/>
        </w:rPr>
        <w:t>in their SA</w:t>
      </w:r>
      <w:r w:rsidR="007E0ED6">
        <w:rPr>
          <w:lang w:eastAsia="ko-KR"/>
        </w:rPr>
        <w:t>2</w:t>
      </w:r>
      <w:r>
        <w:rPr>
          <w:lang w:eastAsia="ko-KR"/>
        </w:rPr>
        <w:t>#</w:t>
      </w:r>
      <w:r w:rsidR="007E0ED6">
        <w:rPr>
          <w:lang w:eastAsia="ko-KR"/>
        </w:rPr>
        <w:t>145E</w:t>
      </w:r>
      <w:r>
        <w:rPr>
          <w:lang w:eastAsia="ko-KR"/>
        </w:rPr>
        <w:t xml:space="preserve"> meeting and agreed that</w:t>
      </w:r>
      <w:r w:rsidR="008D5EBE">
        <w:rPr>
          <w:lang w:eastAsia="ko-KR"/>
        </w:rPr>
        <w:t xml:space="preserve"> the SA2 specification would be expected to be updated </w:t>
      </w:r>
      <w:r w:rsidR="00BD296A">
        <w:rPr>
          <w:lang w:eastAsia="ko-KR"/>
        </w:rPr>
        <w:t>as follows (it is non-exclusive list and it depends on the final conclusion)</w:t>
      </w:r>
      <w:r w:rsidR="008D5EBE">
        <w:rPr>
          <w:lang w:eastAsia="ko-KR"/>
        </w:rPr>
        <w:t>.</w:t>
      </w:r>
    </w:p>
    <w:p w:rsidR="00C41022" w:rsidRPr="00A84E43" w:rsidRDefault="00C41022" w:rsidP="00230EF6">
      <w:pPr>
        <w:rPr>
          <w:lang w:eastAsia="ko-KR"/>
        </w:rPr>
      </w:pPr>
      <w:r w:rsidRPr="00A84E43">
        <w:rPr>
          <w:rFonts w:hint="eastAsia"/>
          <w:lang w:eastAsia="ko-KR"/>
        </w:rPr>
        <w:t>[</w:t>
      </w:r>
      <w:r w:rsidRPr="00A84E43">
        <w:rPr>
          <w:lang w:eastAsia="ko-KR"/>
        </w:rPr>
        <w:t>TS 23.501]</w:t>
      </w:r>
      <w:bookmarkStart w:id="10" w:name="_GoBack"/>
      <w:bookmarkEnd w:id="10"/>
    </w:p>
    <w:p w:rsidR="0038600C" w:rsidRPr="00A84E43" w:rsidRDefault="00C41022" w:rsidP="0038600C">
      <w:pPr>
        <w:pStyle w:val="af1"/>
        <w:numPr>
          <w:ilvl w:val="0"/>
          <w:numId w:val="6"/>
        </w:numPr>
        <w:ind w:leftChars="0"/>
        <w:rPr>
          <w:lang w:eastAsia="ko-KR"/>
        </w:rPr>
      </w:pPr>
      <w:r w:rsidRPr="00A84E43">
        <w:rPr>
          <w:lang w:eastAsia="ko-KR"/>
        </w:rPr>
        <w:t>New clause 4.4.</w:t>
      </w:r>
      <w:r w:rsidRPr="00A84E43">
        <w:rPr>
          <w:rFonts w:hint="eastAsia"/>
          <w:lang w:eastAsia="ko-KR"/>
        </w:rPr>
        <w:t>x</w:t>
      </w:r>
      <w:r w:rsidRPr="00A84E43">
        <w:rPr>
          <w:lang w:eastAsia="ko-KR"/>
        </w:rPr>
        <w:t xml:space="preserve"> or 5.x: </w:t>
      </w:r>
      <w:r w:rsidR="00230EF6" w:rsidRPr="00A84E43">
        <w:rPr>
          <w:lang w:eastAsia="ko-KR"/>
        </w:rPr>
        <w:t xml:space="preserve">adding the </w:t>
      </w:r>
      <w:r w:rsidRPr="00A84E43">
        <w:rPr>
          <w:lang w:eastAsia="ko-KR"/>
        </w:rPr>
        <w:t>general description on disaster roaming</w:t>
      </w:r>
    </w:p>
    <w:p w:rsidR="0038600C" w:rsidRPr="00A84E43" w:rsidRDefault="00C41022" w:rsidP="0038600C">
      <w:pPr>
        <w:pStyle w:val="af1"/>
        <w:numPr>
          <w:ilvl w:val="0"/>
          <w:numId w:val="6"/>
        </w:numPr>
        <w:ind w:leftChars="0"/>
        <w:rPr>
          <w:lang w:eastAsia="ko-KR"/>
        </w:rPr>
      </w:pPr>
      <w:r w:rsidRPr="00A84E43">
        <w:rPr>
          <w:lang w:eastAsia="ko-KR"/>
        </w:rPr>
        <w:t>Clause 6.2.1: updating AMF functionality</w:t>
      </w:r>
    </w:p>
    <w:p w:rsidR="00C41022" w:rsidRPr="00A84E43" w:rsidRDefault="00C41022" w:rsidP="00230EF6">
      <w:pPr>
        <w:rPr>
          <w:lang w:eastAsia="ko-KR"/>
        </w:rPr>
      </w:pPr>
      <w:r w:rsidRPr="00A84E43">
        <w:rPr>
          <w:lang w:eastAsia="ko-KR"/>
        </w:rPr>
        <w:t>[TS 23.502]</w:t>
      </w:r>
    </w:p>
    <w:p w:rsidR="00C41022" w:rsidRPr="00A84E43" w:rsidRDefault="00C41022" w:rsidP="00C41022">
      <w:pPr>
        <w:pStyle w:val="af1"/>
        <w:numPr>
          <w:ilvl w:val="0"/>
          <w:numId w:val="6"/>
        </w:numPr>
        <w:ind w:leftChars="0"/>
        <w:rPr>
          <w:lang w:eastAsia="ko-KR"/>
        </w:rPr>
      </w:pPr>
      <w:r w:rsidRPr="00A84E43">
        <w:rPr>
          <w:lang w:eastAsia="ko-KR"/>
        </w:rPr>
        <w:t>Clause 4.2.</w:t>
      </w:r>
      <w:r w:rsidR="00C17303">
        <w:rPr>
          <w:lang w:eastAsia="ko-KR"/>
        </w:rPr>
        <w:t>2.</w:t>
      </w:r>
      <w:r w:rsidRPr="00A84E43">
        <w:rPr>
          <w:lang w:eastAsia="ko-KR"/>
        </w:rPr>
        <w:t>2</w:t>
      </w:r>
      <w:r w:rsidR="00C17303">
        <w:rPr>
          <w:lang w:eastAsia="ko-KR"/>
        </w:rPr>
        <w:t>.2</w:t>
      </w:r>
      <w:r w:rsidRPr="00A84E43">
        <w:rPr>
          <w:lang w:eastAsia="ko-KR"/>
        </w:rPr>
        <w:t xml:space="preserve"> </w:t>
      </w:r>
      <w:r w:rsidR="00C17303">
        <w:rPr>
          <w:lang w:eastAsia="ko-KR"/>
        </w:rPr>
        <w:t xml:space="preserve">General </w:t>
      </w:r>
      <w:r w:rsidRPr="00A84E43">
        <w:rPr>
          <w:lang w:eastAsia="ko-KR"/>
        </w:rPr>
        <w:t>R</w:t>
      </w:r>
      <w:r w:rsidRPr="00A84E43">
        <w:rPr>
          <w:rFonts w:hint="eastAsia"/>
          <w:lang w:eastAsia="ko-KR"/>
        </w:rPr>
        <w:t xml:space="preserve">egistration </w:t>
      </w:r>
      <w:r w:rsidRPr="00A84E43">
        <w:rPr>
          <w:lang w:eastAsia="ko-KR"/>
        </w:rPr>
        <w:t xml:space="preserve">procedure: </w:t>
      </w:r>
      <w:r w:rsidR="00230EF6" w:rsidRPr="00A84E43">
        <w:rPr>
          <w:lang w:eastAsia="ko-KR"/>
        </w:rPr>
        <w:t xml:space="preserve">updating </w:t>
      </w:r>
      <w:r w:rsidRPr="00A84E43">
        <w:rPr>
          <w:rFonts w:hint="eastAsia"/>
          <w:lang w:eastAsia="ko-KR"/>
        </w:rPr>
        <w:t>A</w:t>
      </w:r>
      <w:r w:rsidRPr="00A84E43">
        <w:rPr>
          <w:lang w:eastAsia="ko-KR"/>
        </w:rPr>
        <w:t>MF related behaviour</w:t>
      </w:r>
      <w:r w:rsidR="00230EF6" w:rsidRPr="00A84E43">
        <w:rPr>
          <w:lang w:eastAsia="ko-KR"/>
        </w:rPr>
        <w:t xml:space="preserve"> and the signalling to the UE</w:t>
      </w:r>
    </w:p>
    <w:p w:rsidR="00A84E43" w:rsidRDefault="00A84E43" w:rsidP="00BC7046">
      <w:pPr>
        <w:rPr>
          <w:lang w:eastAsia="ko-KR"/>
        </w:rPr>
      </w:pPr>
    </w:p>
    <w:p w:rsidR="0038600C" w:rsidRPr="008D5EBE" w:rsidRDefault="000D2CD0" w:rsidP="00BC7046">
      <w:pPr>
        <w:rPr>
          <w:lang w:eastAsia="ko-KR"/>
        </w:rPr>
      </w:pPr>
      <w:r>
        <w:rPr>
          <w:lang w:eastAsia="ko-KR"/>
        </w:rPr>
        <w:t>T</w:t>
      </w:r>
      <w:r w:rsidR="00E739D0">
        <w:rPr>
          <w:lang w:eastAsia="ko-KR"/>
        </w:rPr>
        <w:t>o align with</w:t>
      </w:r>
      <w:r w:rsidR="00BC704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final conclusion of FS_MINT-CT, </w:t>
      </w:r>
      <w:r w:rsidR="006A3846">
        <w:rPr>
          <w:rFonts w:hint="eastAsia"/>
          <w:lang w:eastAsia="ko-KR"/>
        </w:rPr>
        <w:t>SA2 will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update the </w:t>
      </w:r>
      <w:r w:rsidR="0027258C">
        <w:rPr>
          <w:lang w:eastAsia="ko-KR"/>
        </w:rPr>
        <w:t>SA2</w:t>
      </w:r>
      <w:r w:rsidR="006A3846">
        <w:rPr>
          <w:lang w:eastAsia="ko-KR"/>
        </w:rPr>
        <w:t xml:space="preserve"> </w:t>
      </w:r>
      <w:r>
        <w:rPr>
          <w:lang w:eastAsia="ko-KR"/>
        </w:rPr>
        <w:t>specifications using WI code of MINT-CT</w:t>
      </w:r>
      <w:r w:rsidR="00ED48BD">
        <w:rPr>
          <w:lang w:eastAsia="ko-KR"/>
        </w:rPr>
        <w:t xml:space="preserve"> in 3Q 2021</w:t>
      </w:r>
      <w:r>
        <w:rPr>
          <w:lang w:eastAsia="ko-KR"/>
        </w:rPr>
        <w:t>.</w:t>
      </w:r>
    </w:p>
    <w:p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</w:t>
      </w:r>
      <w:r w:rsidR="007E0ED6">
        <w:t>2</w:t>
      </w:r>
      <w:r w:rsidR="00A553AB" w:rsidRPr="00692234">
        <w:t xml:space="preserve">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DC2606">
        <w:t>into account.</w:t>
      </w:r>
    </w:p>
    <w:p w:rsidR="0016358E" w:rsidRDefault="0016358E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05594" w:rsidRPr="00C86F94" w:rsidRDefault="00105594" w:rsidP="00105594">
      <w:bookmarkStart w:id="11" w:name="OLE_LINK53"/>
      <w:bookmarkStart w:id="12" w:name="OLE_LINK54"/>
      <w:r w:rsidRPr="00C86F94">
        <w:t>SA</w:t>
      </w:r>
      <w:r w:rsidR="007E0ED6" w:rsidRPr="00C86F94">
        <w:t>2</w:t>
      </w:r>
      <w:r w:rsidRPr="00C86F94">
        <w:t xml:space="preserve"> #</w:t>
      </w:r>
      <w:r w:rsidR="007E0ED6" w:rsidRPr="00C86F94">
        <w:t>14</w:t>
      </w:r>
      <w:r w:rsidR="00E7148A" w:rsidRPr="00C86F94">
        <w:t>6</w:t>
      </w:r>
      <w:r w:rsidR="007E0ED6" w:rsidRPr="00C86F94">
        <w:t>E</w:t>
      </w:r>
      <w:r w:rsidRPr="00C86F94">
        <w:tab/>
      </w:r>
      <w:r w:rsidRPr="00C86F94">
        <w:tab/>
      </w:r>
      <w:bookmarkEnd w:id="11"/>
      <w:bookmarkEnd w:id="12"/>
      <w:r w:rsidR="00C86F94" w:rsidRPr="00C86F94">
        <w:t>16 – 27, August</w:t>
      </w:r>
      <w:r w:rsidR="00117542" w:rsidRPr="00C86F94">
        <w:tab/>
      </w:r>
      <w:r w:rsidR="00117542" w:rsidRPr="00C86F94">
        <w:tab/>
      </w:r>
      <w:r w:rsidR="00117542" w:rsidRPr="00C86F94">
        <w:tab/>
        <w:t>Electronic meeting</w:t>
      </w:r>
    </w:p>
    <w:p w:rsidR="00141F96" w:rsidRDefault="00141F96" w:rsidP="00141F96">
      <w:r w:rsidRPr="00C86F94">
        <w:lastRenderedPageBreak/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F97" w:rsidRDefault="00EE4F97">
      <w:pPr>
        <w:spacing w:after="0"/>
      </w:pPr>
      <w:r>
        <w:separator/>
      </w:r>
    </w:p>
  </w:endnote>
  <w:endnote w:type="continuationSeparator" w:id="0">
    <w:p w:rsidR="00EE4F97" w:rsidRDefault="00EE4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F97" w:rsidRDefault="00EE4F97">
      <w:pPr>
        <w:spacing w:after="0"/>
      </w:pPr>
      <w:r>
        <w:separator/>
      </w:r>
    </w:p>
  </w:footnote>
  <w:footnote w:type="continuationSeparator" w:id="0">
    <w:p w:rsidR="00EE4F97" w:rsidRDefault="00EE4F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895"/>
    <w:rsid w:val="00017F23"/>
    <w:rsid w:val="00031E9B"/>
    <w:rsid w:val="000603AE"/>
    <w:rsid w:val="00083694"/>
    <w:rsid w:val="000D2CD0"/>
    <w:rsid w:val="000F6242"/>
    <w:rsid w:val="000F62B1"/>
    <w:rsid w:val="00105594"/>
    <w:rsid w:val="00117542"/>
    <w:rsid w:val="00141F96"/>
    <w:rsid w:val="0016358E"/>
    <w:rsid w:val="001D2AD7"/>
    <w:rsid w:val="001D2C7B"/>
    <w:rsid w:val="00230AAC"/>
    <w:rsid w:val="00230EF6"/>
    <w:rsid w:val="00264B9E"/>
    <w:rsid w:val="0027258C"/>
    <w:rsid w:val="002E3429"/>
    <w:rsid w:val="002F1940"/>
    <w:rsid w:val="00302610"/>
    <w:rsid w:val="0034039C"/>
    <w:rsid w:val="00352369"/>
    <w:rsid w:val="00383545"/>
    <w:rsid w:val="0038600C"/>
    <w:rsid w:val="003A2D81"/>
    <w:rsid w:val="004101C0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5A1F53"/>
    <w:rsid w:val="005C4A64"/>
    <w:rsid w:val="005D4B99"/>
    <w:rsid w:val="00614864"/>
    <w:rsid w:val="006536CC"/>
    <w:rsid w:val="006669F4"/>
    <w:rsid w:val="00692234"/>
    <w:rsid w:val="0069342A"/>
    <w:rsid w:val="006A3846"/>
    <w:rsid w:val="00770670"/>
    <w:rsid w:val="007A5A52"/>
    <w:rsid w:val="007E0CAF"/>
    <w:rsid w:val="007E0ED6"/>
    <w:rsid w:val="007F23F9"/>
    <w:rsid w:val="007F25BC"/>
    <w:rsid w:val="007F4F92"/>
    <w:rsid w:val="00827881"/>
    <w:rsid w:val="008407B4"/>
    <w:rsid w:val="00850EBF"/>
    <w:rsid w:val="008573E2"/>
    <w:rsid w:val="00862EA2"/>
    <w:rsid w:val="00886AAA"/>
    <w:rsid w:val="008D5EBE"/>
    <w:rsid w:val="008D772F"/>
    <w:rsid w:val="009115BB"/>
    <w:rsid w:val="00952854"/>
    <w:rsid w:val="00987022"/>
    <w:rsid w:val="009951F8"/>
    <w:rsid w:val="0099764C"/>
    <w:rsid w:val="009C5B85"/>
    <w:rsid w:val="009F47EB"/>
    <w:rsid w:val="00A553AB"/>
    <w:rsid w:val="00A80BBF"/>
    <w:rsid w:val="00A84E43"/>
    <w:rsid w:val="00B97703"/>
    <w:rsid w:val="00BA274F"/>
    <w:rsid w:val="00BC7046"/>
    <w:rsid w:val="00BD296A"/>
    <w:rsid w:val="00C17303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E27D75"/>
    <w:rsid w:val="00E40D1B"/>
    <w:rsid w:val="00E7148A"/>
    <w:rsid w:val="00E739D0"/>
    <w:rsid w:val="00ED48BD"/>
    <w:rsid w:val="00EE4F97"/>
    <w:rsid w:val="00F1299A"/>
    <w:rsid w:val="00F169F1"/>
    <w:rsid w:val="00F51BFB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61</cp:revision>
  <cp:lastPrinted>2002-04-23T07:10:00Z</cp:lastPrinted>
  <dcterms:created xsi:type="dcterms:W3CDTF">2021-04-27T03:34:00Z</dcterms:created>
  <dcterms:modified xsi:type="dcterms:W3CDTF">2021-05-10T03:17:00Z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